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B874" w14:textId="4EB14A42" w:rsidR="00BA00AB" w:rsidRDefault="00C949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Matthew RYLAY</w:t>
      </w:r>
      <w:r>
        <w:rPr>
          <w:rFonts w:ascii="Times New Roman" w:hAnsi="Times New Roman" w:cs="Times New Roman"/>
          <w:sz w:val="24"/>
          <w:szCs w:val="24"/>
        </w:rPr>
        <w:t xml:space="preserve">      (d.1459)</w:t>
      </w:r>
    </w:p>
    <w:p w14:paraId="027AA2B4" w14:textId="6BBB8A43" w:rsidR="00C94935" w:rsidRDefault="00C949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Stillingfleet.</w:t>
      </w:r>
    </w:p>
    <w:p w14:paraId="14B42487" w14:textId="5DEA1001" w:rsidR="00C94935" w:rsidRDefault="00C949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74E2B5" w14:textId="5A2A2C9E" w:rsidR="00C94935" w:rsidRDefault="00C949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E94C6" w14:textId="484A05E9" w:rsidR="00C94935" w:rsidRDefault="00C949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May1459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property was granted.   (W.Y.R. p.142)</w:t>
      </w:r>
    </w:p>
    <w:p w14:paraId="5AD19F26" w14:textId="36D35709" w:rsidR="00C94935" w:rsidRDefault="00C949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BED320" w14:textId="07B6712F" w:rsidR="00C94935" w:rsidRDefault="00C949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20C387" w14:textId="744971F4" w:rsidR="00C94935" w:rsidRPr="00C94935" w:rsidRDefault="0085172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C94935" w:rsidRPr="00C949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6F0E1" w14:textId="77777777" w:rsidR="00C94935" w:rsidRDefault="00C94935" w:rsidP="009139A6">
      <w:r>
        <w:separator/>
      </w:r>
    </w:p>
  </w:endnote>
  <w:endnote w:type="continuationSeparator" w:id="0">
    <w:p w14:paraId="564C2D0C" w14:textId="77777777" w:rsidR="00C94935" w:rsidRDefault="00C949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1C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BC6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D97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000CB" w14:textId="77777777" w:rsidR="00C94935" w:rsidRDefault="00C94935" w:rsidP="009139A6">
      <w:r>
        <w:separator/>
      </w:r>
    </w:p>
  </w:footnote>
  <w:footnote w:type="continuationSeparator" w:id="0">
    <w:p w14:paraId="7C3FA816" w14:textId="77777777" w:rsidR="00C94935" w:rsidRDefault="00C949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EB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FF4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EA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935"/>
    <w:rsid w:val="000666E0"/>
    <w:rsid w:val="002510B7"/>
    <w:rsid w:val="005C130B"/>
    <w:rsid w:val="00826F5C"/>
    <w:rsid w:val="0085172A"/>
    <w:rsid w:val="009139A6"/>
    <w:rsid w:val="009448BB"/>
    <w:rsid w:val="00A3176C"/>
    <w:rsid w:val="00AE65F8"/>
    <w:rsid w:val="00BA00AB"/>
    <w:rsid w:val="00C94935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BAA44"/>
  <w15:chartTrackingRefBased/>
  <w15:docId w15:val="{5E861F28-1F84-41E4-B829-99D15CDF3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17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2021-12-03T17:08:00Z</dcterms:created>
  <dcterms:modified xsi:type="dcterms:W3CDTF">2021-12-03T17:25:00Z</dcterms:modified>
</cp:coreProperties>
</file>